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202" w:rsidRPr="00BF791A" w:rsidRDefault="0019420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B939FC">
        <w:rPr>
          <w:rFonts w:ascii="Arial" w:hAnsi="Arial" w:cs="Arial"/>
          <w:b/>
          <w:caps/>
          <w:noProof/>
          <w:sz w:val="28"/>
          <w:szCs w:val="28"/>
        </w:rPr>
        <w:t>1643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194202" w:rsidRPr="00BF791A" w:rsidTr="002B152C">
        <w:tc>
          <w:tcPr>
            <w:tcW w:w="1030" w:type="dxa"/>
          </w:tcPr>
          <w:p w:rsidR="00194202" w:rsidRPr="00BF791A" w:rsidRDefault="0019420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194202" w:rsidRPr="00BF791A" w:rsidRDefault="00194202" w:rsidP="00712BD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 xml:space="preserve">cantor </w:t>
            </w:r>
            <w:bookmarkStart w:id="0" w:name="_GoBack"/>
            <w:r w:rsidRPr="00B939FC">
              <w:rPr>
                <w:rFonts w:ascii="Arial" w:hAnsi="Arial" w:cs="Arial"/>
                <w:noProof/>
                <w:sz w:val="20"/>
                <w:szCs w:val="20"/>
              </w:rPr>
              <w:t>Leonardo de Deus e Banda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pela brilhante apresentação na 3ª edição do Jacareí Gospel Festival, ocorrido de 10 a 15 de agosto do presente ano, no EducaMais Jacareí.</w:t>
            </w:r>
          </w:p>
        </w:tc>
      </w:tr>
    </w:tbl>
    <w:p w:rsidR="00194202" w:rsidRPr="00BF791A" w:rsidRDefault="0019420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94202" w:rsidRDefault="0019420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B939FC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cantor Leonardo de Deus e Banda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pela brilhante apresentação na 3ª edição do Jacareí Gospel Festival, ocorrido de 10 a 15 de agosto do presente ano, no EducaMais Jacareí.</w:t>
      </w:r>
    </w:p>
    <w:p w:rsidR="00194202" w:rsidRDefault="0019420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194202" w:rsidRPr="00BF791A" w:rsidRDefault="0019420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194202" w:rsidRPr="00BF791A" w:rsidRDefault="0019420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94202" w:rsidRDefault="0019420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26 de agosto de 2015.</w:t>
      </w:r>
    </w:p>
    <w:p w:rsidR="00194202" w:rsidRDefault="0019420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94202" w:rsidRDefault="0019420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94202" w:rsidRDefault="0019420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94202" w:rsidRPr="00E1261F" w:rsidRDefault="0019420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194202" w:rsidRDefault="00194202" w:rsidP="00E1261F">
      <w:pPr>
        <w:jc w:val="center"/>
        <w:rPr>
          <w:rFonts w:ascii="Arial" w:hAnsi="Arial"/>
        </w:rPr>
        <w:sectPr w:rsidR="00194202" w:rsidSect="0019420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194202" w:rsidRPr="00E1261F" w:rsidRDefault="00194202" w:rsidP="00E1261F">
      <w:pPr>
        <w:jc w:val="center"/>
        <w:rPr>
          <w:rFonts w:ascii="Arial" w:hAnsi="Arial"/>
        </w:rPr>
      </w:pPr>
    </w:p>
    <w:sectPr w:rsidR="00194202" w:rsidRPr="00E1261F" w:rsidSect="0019420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B34" w:rsidRDefault="00D65B34">
      <w:r>
        <w:separator/>
      </w:r>
    </w:p>
  </w:endnote>
  <w:endnote w:type="continuationSeparator" w:id="0">
    <w:p w:rsidR="00D65B34" w:rsidRDefault="00D65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202" w:rsidRDefault="0019420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B34" w:rsidRDefault="00D65B34">
      <w:r>
        <w:separator/>
      </w:r>
    </w:p>
  </w:footnote>
  <w:footnote w:type="continuationSeparator" w:id="0">
    <w:p w:rsidR="00D65B34" w:rsidRDefault="00D65B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202" w:rsidRDefault="0019420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4202" w:rsidRPr="00EB04D6" w:rsidRDefault="0019420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194202" w:rsidRPr="00EB04D6" w:rsidRDefault="0019420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4202" w:rsidRPr="00F73DA3" w:rsidRDefault="0019420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194202" w:rsidRPr="00F73DA3" w:rsidRDefault="0019420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194202" w:rsidRPr="00F73DA3" w:rsidRDefault="0019420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194202" w:rsidRPr="00F73DA3" w:rsidRDefault="0019420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9420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61CEC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65B34"/>
    <w:rsid w:val="00D669D3"/>
    <w:rsid w:val="00DB3050"/>
    <w:rsid w:val="00DB48F6"/>
    <w:rsid w:val="00DD2F19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153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2015-08-25T13:19:00Z</dcterms:created>
  <dcterms:modified xsi:type="dcterms:W3CDTF">2015-08-25T13:20:00Z</dcterms:modified>
</cp:coreProperties>
</file>